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702FDD" w14:textId="77777777" w:rsidR="00C50CDB" w:rsidRPr="00CB6078" w:rsidRDefault="00C50CDB" w:rsidP="00C50CD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50CDB" w:rsidRPr="00AD3C21" w14:paraId="46702FE0" w14:textId="77777777" w:rsidTr="00977A7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2FDE" w14:textId="77777777" w:rsidR="00C50CDB" w:rsidRDefault="00C50CDB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2FDF" w14:textId="77777777" w:rsidR="00C50CDB" w:rsidRPr="00C50CDB" w:rsidRDefault="00BD2B14" w:rsidP="00C50C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D2B14">
              <w:rPr>
                <w:b/>
                <w:sz w:val="26"/>
                <w:szCs w:val="26"/>
                <w:lang w:val="en-US"/>
              </w:rPr>
              <w:t>203B227</w:t>
            </w:r>
          </w:p>
        </w:tc>
      </w:tr>
      <w:tr w:rsidR="00C50CDB" w14:paraId="46702FE3" w14:textId="77777777" w:rsidTr="00977A7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2FE1" w14:textId="77777777" w:rsidR="00C50CDB" w:rsidRDefault="00C50CDB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2FE2" w14:textId="77777777" w:rsidR="00C50CDB" w:rsidRPr="00C50CDB" w:rsidRDefault="001730B6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2010226</w:t>
            </w:r>
            <w:r w:rsidR="00C50CDB" w:rsidRPr="00C50CDB">
              <w:rPr>
                <w:b/>
                <w:sz w:val="26"/>
                <w:szCs w:val="26"/>
                <w:u w:val="single"/>
                <w:lang w:val="en-US"/>
              </w:rPr>
              <w:t xml:space="preserve">               </w:t>
            </w:r>
            <w:bookmarkEnd w:id="1"/>
          </w:p>
        </w:tc>
      </w:tr>
    </w:tbl>
    <w:p w14:paraId="46702FE4" w14:textId="77777777" w:rsidR="00C50CDB" w:rsidRPr="00CB6078" w:rsidRDefault="00C50CDB" w:rsidP="00C50CD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</w:t>
      </w:r>
    </w:p>
    <w:p w14:paraId="46702FE5" w14:textId="77777777" w:rsidR="00C50CDB" w:rsidRPr="00CB6078" w:rsidRDefault="00C50CDB" w:rsidP="00C50CD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</w:t>
      </w:r>
      <w:r>
        <w:rPr>
          <w:sz w:val="26"/>
          <w:szCs w:val="26"/>
        </w:rPr>
        <w:t>_______________________________</w:t>
      </w:r>
    </w:p>
    <w:p w14:paraId="46702FE6" w14:textId="77777777" w:rsidR="00C50CDB" w:rsidRPr="00CB6078" w:rsidRDefault="00C50CDB" w:rsidP="00C50CD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6702FE7" w14:textId="77777777" w:rsidR="00C50CDB" w:rsidRPr="00CB6078" w:rsidRDefault="00C50CDB" w:rsidP="00C50CD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46702FE8" w14:textId="77777777" w:rsidR="00C50CDB" w:rsidRPr="00CB6078" w:rsidRDefault="00C50CDB" w:rsidP="00C50CD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46702FE9" w14:textId="77777777" w:rsidR="00C50CDB" w:rsidRPr="00CB6078" w:rsidRDefault="00C50CDB" w:rsidP="00C50CDB"/>
    <w:p w14:paraId="46702FEA" w14:textId="77777777" w:rsidR="00C50CDB" w:rsidRPr="00CB6078" w:rsidRDefault="00C50CDB" w:rsidP="00C50CDB"/>
    <w:p w14:paraId="46702FEB" w14:textId="77777777" w:rsidR="00C50CDB" w:rsidRPr="00CB6078" w:rsidRDefault="00C50CDB" w:rsidP="00C50CDB"/>
    <w:p w14:paraId="46702FEC" w14:textId="77777777" w:rsidR="00C50CDB" w:rsidRPr="00CB6078" w:rsidRDefault="00C50CDB" w:rsidP="00C50CD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46702FED" w14:textId="77777777"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1730B6">
        <w:rPr>
          <w:b/>
          <w:sz w:val="26"/>
          <w:szCs w:val="26"/>
          <w:u w:val="single"/>
        </w:rPr>
        <w:t>Гайка Крюкообразная PD 2.3</w:t>
      </w:r>
      <w:r w:rsidR="009C0389" w:rsidRPr="00697DC5">
        <w:rPr>
          <w:b/>
          <w:sz w:val="26"/>
          <w:szCs w:val="26"/>
        </w:rPr>
        <w:t xml:space="preserve"> 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14:paraId="46702FEE" w14:textId="77777777"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14:paraId="46702FEF" w14:textId="77777777" w:rsidR="00612811" w:rsidRPr="00697DC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7DC5">
        <w:rPr>
          <w:b/>
          <w:bCs/>
          <w:sz w:val="26"/>
          <w:szCs w:val="26"/>
        </w:rPr>
        <w:t xml:space="preserve">Технические требования к </w:t>
      </w:r>
      <w:r w:rsidR="000D4FD2" w:rsidRPr="00697DC5">
        <w:rPr>
          <w:b/>
          <w:bCs/>
          <w:sz w:val="26"/>
          <w:szCs w:val="26"/>
        </w:rPr>
        <w:t>продукции</w:t>
      </w:r>
      <w:r w:rsidRPr="00697DC5">
        <w:rPr>
          <w:b/>
          <w:bCs/>
          <w:sz w:val="26"/>
          <w:szCs w:val="26"/>
        </w:rPr>
        <w:t>.</w:t>
      </w:r>
    </w:p>
    <w:p w14:paraId="46702FF0" w14:textId="77777777" w:rsidR="004F4E9E" w:rsidRPr="00697DC5" w:rsidRDefault="00641E44" w:rsidP="00D8243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697DC5">
        <w:rPr>
          <w:sz w:val="24"/>
          <w:szCs w:val="24"/>
        </w:rPr>
        <w:t>Технические требования</w:t>
      </w:r>
      <w:r w:rsidR="00AE134E">
        <w:rPr>
          <w:sz w:val="24"/>
          <w:szCs w:val="24"/>
        </w:rPr>
        <w:t xml:space="preserve"> и</w:t>
      </w:r>
      <w:r w:rsidRPr="00697DC5">
        <w:rPr>
          <w:sz w:val="24"/>
          <w:szCs w:val="24"/>
        </w:rPr>
        <w:t xml:space="preserve"> характеристики </w:t>
      </w:r>
      <w:r w:rsidR="00BD2843" w:rsidRPr="00697DC5">
        <w:rPr>
          <w:sz w:val="24"/>
          <w:szCs w:val="24"/>
        </w:rPr>
        <w:t>метизов</w:t>
      </w:r>
      <w:r w:rsidR="004F4E9E" w:rsidRPr="00697DC5">
        <w:rPr>
          <w:sz w:val="24"/>
          <w:szCs w:val="24"/>
        </w:rPr>
        <w:t xml:space="preserve"> должны соответствовать параметрам </w:t>
      </w:r>
      <w:r w:rsidR="001730B6">
        <w:rPr>
          <w:b/>
          <w:sz w:val="24"/>
          <w:szCs w:val="24"/>
          <w:u w:val="single"/>
        </w:rPr>
        <w:t>ГОСТ 5915-70</w:t>
      </w:r>
      <w:r w:rsidRPr="00046382">
        <w:rPr>
          <w:sz w:val="24"/>
          <w:szCs w:val="24"/>
          <w:u w:val="single"/>
        </w:rPr>
        <w:t>.</w:t>
      </w:r>
    </w:p>
    <w:p w14:paraId="46702FF1" w14:textId="77777777" w:rsidR="00A305DC" w:rsidRPr="00697DC5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702FF2" w14:textId="77777777" w:rsidR="00612811" w:rsidRPr="00697DC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7DC5">
        <w:rPr>
          <w:b/>
          <w:bCs/>
          <w:sz w:val="26"/>
          <w:szCs w:val="26"/>
        </w:rPr>
        <w:t>Общие требования.</w:t>
      </w:r>
      <w:r w:rsidR="00E00392" w:rsidRPr="00697DC5">
        <w:rPr>
          <w:b/>
          <w:bCs/>
          <w:sz w:val="26"/>
          <w:szCs w:val="26"/>
        </w:rPr>
        <w:t xml:space="preserve"> </w:t>
      </w:r>
    </w:p>
    <w:p w14:paraId="46702FF3" w14:textId="77777777" w:rsidR="00612811" w:rsidRPr="00697DC5" w:rsidRDefault="00860C29" w:rsidP="00860C29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697DC5">
        <w:rPr>
          <w:sz w:val="24"/>
          <w:szCs w:val="24"/>
        </w:rPr>
        <w:tab/>
        <w:t>2.1.</w:t>
      </w:r>
      <w:r w:rsidR="00612811" w:rsidRPr="00697DC5">
        <w:rPr>
          <w:sz w:val="24"/>
          <w:szCs w:val="24"/>
        </w:rPr>
        <w:t xml:space="preserve"> К поставке допуска</w:t>
      </w:r>
      <w:r w:rsidR="00EC05CC" w:rsidRPr="00697DC5">
        <w:rPr>
          <w:sz w:val="24"/>
          <w:szCs w:val="24"/>
        </w:rPr>
        <w:t>ю</w:t>
      </w:r>
      <w:r w:rsidR="00612811" w:rsidRPr="00697DC5">
        <w:rPr>
          <w:sz w:val="24"/>
          <w:szCs w:val="24"/>
        </w:rPr>
        <w:t xml:space="preserve">тся </w:t>
      </w:r>
      <w:r w:rsidR="00BD2843" w:rsidRPr="00697DC5">
        <w:rPr>
          <w:sz w:val="24"/>
          <w:szCs w:val="24"/>
        </w:rPr>
        <w:t>метизы</w:t>
      </w:r>
      <w:r w:rsidR="00612811" w:rsidRPr="00697DC5">
        <w:rPr>
          <w:sz w:val="24"/>
          <w:szCs w:val="24"/>
        </w:rPr>
        <w:t>, отвечающ</w:t>
      </w:r>
      <w:r w:rsidR="00EC05CC" w:rsidRPr="00697DC5">
        <w:rPr>
          <w:sz w:val="24"/>
          <w:szCs w:val="24"/>
        </w:rPr>
        <w:t>и</w:t>
      </w:r>
      <w:r w:rsidR="00305054" w:rsidRPr="00697DC5">
        <w:rPr>
          <w:sz w:val="24"/>
          <w:szCs w:val="24"/>
        </w:rPr>
        <w:t>е</w:t>
      </w:r>
      <w:r w:rsidR="00612811" w:rsidRPr="00697DC5">
        <w:rPr>
          <w:sz w:val="24"/>
          <w:szCs w:val="24"/>
        </w:rPr>
        <w:t xml:space="preserve"> следующим требованиям:</w:t>
      </w:r>
    </w:p>
    <w:p w14:paraId="46702FF4" w14:textId="77777777" w:rsidR="00775178" w:rsidRPr="00697DC5" w:rsidRDefault="00775178" w:rsidP="00860C2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697DC5">
        <w:rPr>
          <w:sz w:val="24"/>
          <w:szCs w:val="24"/>
        </w:rPr>
        <w:t>- продукция должна быть новой, ранее не использованной;</w:t>
      </w:r>
    </w:p>
    <w:p w14:paraId="46702FF5" w14:textId="77777777" w:rsidR="00033132" w:rsidRPr="00697DC5" w:rsidRDefault="00033132" w:rsidP="00860C2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97DC5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6702FF6" w14:textId="77777777" w:rsidR="00612811" w:rsidRPr="00697DC5" w:rsidRDefault="00612811" w:rsidP="00860C2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97DC5">
        <w:rPr>
          <w:sz w:val="24"/>
          <w:szCs w:val="24"/>
        </w:rPr>
        <w:t>для импортн</w:t>
      </w:r>
      <w:r w:rsidR="004E144D" w:rsidRPr="00697DC5">
        <w:rPr>
          <w:sz w:val="24"/>
          <w:szCs w:val="24"/>
        </w:rPr>
        <w:t>ых</w:t>
      </w:r>
      <w:r w:rsidRPr="00697DC5">
        <w:rPr>
          <w:sz w:val="24"/>
          <w:szCs w:val="24"/>
        </w:rPr>
        <w:t xml:space="preserve"> </w:t>
      </w:r>
      <w:r w:rsidR="0071533A" w:rsidRPr="00697DC5">
        <w:rPr>
          <w:sz w:val="24"/>
          <w:szCs w:val="24"/>
        </w:rPr>
        <w:t>производителей</w:t>
      </w:r>
      <w:r w:rsidR="004E144D" w:rsidRPr="00697DC5">
        <w:rPr>
          <w:sz w:val="24"/>
          <w:szCs w:val="24"/>
        </w:rPr>
        <w:t>, а так же для отечественных</w:t>
      </w:r>
      <w:r w:rsidR="0071533A" w:rsidRPr="00697DC5">
        <w:rPr>
          <w:sz w:val="24"/>
          <w:szCs w:val="24"/>
        </w:rPr>
        <w:t xml:space="preserve">, выпускающих </w:t>
      </w:r>
      <w:r w:rsidR="00BD2843" w:rsidRPr="00697DC5">
        <w:rPr>
          <w:sz w:val="24"/>
          <w:szCs w:val="24"/>
        </w:rPr>
        <w:t>метизы</w:t>
      </w:r>
      <w:r w:rsidR="00EC05CC" w:rsidRPr="00697DC5"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6702FF7" w14:textId="77777777" w:rsidR="0026458C" w:rsidRPr="00697DC5" w:rsidRDefault="0026458C" w:rsidP="00860C2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97DC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2B66A7" w:rsidRPr="00697DC5">
        <w:rPr>
          <w:sz w:val="24"/>
          <w:szCs w:val="24"/>
        </w:rPr>
        <w:t xml:space="preserve"> (с изменениями от 3 января 2001 г., 21 августа 2002 г.)</w:t>
      </w:r>
      <w:r w:rsidRPr="00697DC5">
        <w:rPr>
          <w:sz w:val="24"/>
          <w:szCs w:val="24"/>
        </w:rPr>
        <w:t>;</w:t>
      </w:r>
    </w:p>
    <w:p w14:paraId="46702FF8" w14:textId="77777777" w:rsidR="00F66FC0" w:rsidRPr="00697DC5" w:rsidRDefault="00F66FC0" w:rsidP="00860C2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97DC5">
        <w:rPr>
          <w:sz w:val="24"/>
          <w:szCs w:val="24"/>
        </w:rPr>
        <w:t xml:space="preserve">наличие </w:t>
      </w:r>
      <w:r w:rsidR="004E144D" w:rsidRPr="00697DC5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D2843" w:rsidRPr="00697DC5">
        <w:rPr>
          <w:sz w:val="24"/>
          <w:szCs w:val="24"/>
        </w:rPr>
        <w:t>метизов</w:t>
      </w:r>
      <w:r w:rsidR="004E144D" w:rsidRPr="00697DC5">
        <w:rPr>
          <w:sz w:val="24"/>
          <w:szCs w:val="24"/>
        </w:rPr>
        <w:t xml:space="preserve">) деклараций </w:t>
      </w:r>
      <w:r w:rsidRPr="00697DC5">
        <w:rPr>
          <w:sz w:val="24"/>
          <w:szCs w:val="24"/>
        </w:rPr>
        <w:t xml:space="preserve">(сертификатов) </w:t>
      </w:r>
      <w:r w:rsidR="004E144D" w:rsidRPr="00697DC5">
        <w:rPr>
          <w:sz w:val="24"/>
          <w:szCs w:val="24"/>
        </w:rPr>
        <w:t>соответствия требованиям безопасности</w:t>
      </w:r>
      <w:r w:rsidRPr="00697DC5">
        <w:rPr>
          <w:sz w:val="24"/>
          <w:szCs w:val="24"/>
        </w:rPr>
        <w:t>;</w:t>
      </w:r>
    </w:p>
    <w:p w14:paraId="46702FF9" w14:textId="77777777" w:rsidR="00FB7AEF" w:rsidRPr="00697DC5" w:rsidRDefault="00F66FC0" w:rsidP="00860C2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97DC5">
        <w:rPr>
          <w:sz w:val="24"/>
          <w:szCs w:val="24"/>
        </w:rPr>
        <w:t>наличие заключени</w:t>
      </w:r>
      <w:r w:rsidR="00FB7AEF" w:rsidRPr="00697DC5">
        <w:rPr>
          <w:sz w:val="24"/>
          <w:szCs w:val="24"/>
        </w:rPr>
        <w:t>я</w:t>
      </w:r>
      <w:r w:rsidRPr="00697DC5">
        <w:rPr>
          <w:sz w:val="24"/>
          <w:szCs w:val="24"/>
        </w:rPr>
        <w:t xml:space="preserve"> о соответствии требованиям СанПиН и други</w:t>
      </w:r>
      <w:r w:rsidR="00FB7AEF" w:rsidRPr="00697DC5">
        <w:rPr>
          <w:sz w:val="24"/>
          <w:szCs w:val="24"/>
        </w:rPr>
        <w:t>м</w:t>
      </w:r>
      <w:r w:rsidRPr="00697DC5">
        <w:rPr>
          <w:sz w:val="24"/>
          <w:szCs w:val="24"/>
        </w:rPr>
        <w:t xml:space="preserve"> документ</w:t>
      </w:r>
      <w:r w:rsidR="00FB7AEF" w:rsidRPr="00697DC5">
        <w:rPr>
          <w:sz w:val="24"/>
          <w:szCs w:val="24"/>
        </w:rPr>
        <w:t>ам</w:t>
      </w:r>
      <w:r w:rsidRPr="00697DC5">
        <w:rPr>
          <w:sz w:val="24"/>
          <w:szCs w:val="24"/>
        </w:rPr>
        <w:t xml:space="preserve">, </w:t>
      </w:r>
      <w:r w:rsidR="00FB7AEF" w:rsidRPr="00697DC5">
        <w:rPr>
          <w:sz w:val="24"/>
          <w:szCs w:val="24"/>
        </w:rPr>
        <w:t>устанавливающим требования к</w:t>
      </w:r>
      <w:r w:rsidRPr="00697DC5">
        <w:rPr>
          <w:sz w:val="24"/>
          <w:szCs w:val="24"/>
        </w:rPr>
        <w:t xml:space="preserve"> качеств</w:t>
      </w:r>
      <w:r w:rsidR="00FB7AEF" w:rsidRPr="00697DC5">
        <w:rPr>
          <w:sz w:val="24"/>
          <w:szCs w:val="24"/>
        </w:rPr>
        <w:t>у</w:t>
      </w:r>
      <w:r w:rsidRPr="00697DC5">
        <w:rPr>
          <w:sz w:val="24"/>
          <w:szCs w:val="24"/>
        </w:rPr>
        <w:t xml:space="preserve"> и </w:t>
      </w:r>
      <w:r w:rsidR="00FB7AEF" w:rsidRPr="00697DC5">
        <w:rPr>
          <w:sz w:val="24"/>
          <w:szCs w:val="24"/>
        </w:rPr>
        <w:t xml:space="preserve">экологической </w:t>
      </w:r>
      <w:r w:rsidRPr="00697DC5">
        <w:rPr>
          <w:sz w:val="24"/>
          <w:szCs w:val="24"/>
        </w:rPr>
        <w:t>безопасност</w:t>
      </w:r>
      <w:r w:rsidR="00FB7AEF" w:rsidRPr="00697DC5">
        <w:rPr>
          <w:sz w:val="24"/>
          <w:szCs w:val="24"/>
        </w:rPr>
        <w:t>и продукции</w:t>
      </w:r>
      <w:r w:rsidR="004D4E32" w:rsidRPr="00697DC5">
        <w:rPr>
          <w:sz w:val="24"/>
          <w:szCs w:val="24"/>
        </w:rPr>
        <w:t>.</w:t>
      </w:r>
      <w:r w:rsidRPr="00697DC5">
        <w:rPr>
          <w:sz w:val="24"/>
          <w:szCs w:val="24"/>
        </w:rPr>
        <w:t xml:space="preserve"> </w:t>
      </w:r>
    </w:p>
    <w:p w14:paraId="46702FFA" w14:textId="77777777" w:rsidR="000E7AB1" w:rsidRPr="00697DC5" w:rsidRDefault="00860C29" w:rsidP="00860C29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697DC5">
        <w:rPr>
          <w:sz w:val="24"/>
          <w:szCs w:val="24"/>
        </w:rPr>
        <w:tab/>
        <w:t>2.2.</w:t>
      </w:r>
      <w:r w:rsidR="000E7AB1" w:rsidRPr="00697DC5">
        <w:rPr>
          <w:sz w:val="24"/>
          <w:szCs w:val="24"/>
        </w:rPr>
        <w:t>Участник закупочных процедур на право заключения договора на поставку метизов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6702FFB" w14:textId="77777777" w:rsidR="00612811" w:rsidRPr="00697DC5" w:rsidRDefault="00860C29" w:rsidP="00860C29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697DC5">
        <w:rPr>
          <w:sz w:val="24"/>
          <w:szCs w:val="24"/>
        </w:rPr>
        <w:tab/>
        <w:t>2.3.</w:t>
      </w:r>
      <w:r w:rsidR="00BD2843" w:rsidRPr="00697DC5">
        <w:rPr>
          <w:sz w:val="24"/>
          <w:szCs w:val="24"/>
        </w:rPr>
        <w:t>Метизы</w:t>
      </w:r>
      <w:r w:rsidR="004E144D" w:rsidRPr="00697DC5">
        <w:rPr>
          <w:sz w:val="24"/>
          <w:szCs w:val="24"/>
        </w:rPr>
        <w:t xml:space="preserve"> должн</w:t>
      </w:r>
      <w:r w:rsidR="00EC05CC" w:rsidRPr="00697DC5">
        <w:rPr>
          <w:sz w:val="24"/>
          <w:szCs w:val="24"/>
        </w:rPr>
        <w:t>ы</w:t>
      </w:r>
      <w:r w:rsidR="004E144D" w:rsidRPr="00697DC5">
        <w:rPr>
          <w:sz w:val="24"/>
          <w:szCs w:val="24"/>
        </w:rPr>
        <w:t xml:space="preserve"> с</w:t>
      </w:r>
      <w:r w:rsidR="00612811" w:rsidRPr="00697DC5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697DC5">
        <w:rPr>
          <w:sz w:val="24"/>
          <w:szCs w:val="24"/>
        </w:rPr>
        <w:t>ебованиям</w:t>
      </w:r>
      <w:r w:rsidR="00612811" w:rsidRPr="00697DC5">
        <w:rPr>
          <w:sz w:val="24"/>
          <w:szCs w:val="24"/>
        </w:rPr>
        <w:t>:</w:t>
      </w:r>
    </w:p>
    <w:p w14:paraId="46702FFC" w14:textId="77777777" w:rsidR="00AF5E71" w:rsidRPr="00046382" w:rsidRDefault="00AF5E71" w:rsidP="00AF5E71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b/>
          <w:sz w:val="24"/>
          <w:szCs w:val="24"/>
        </w:rPr>
      </w:pPr>
      <w:r w:rsidRPr="00046382">
        <w:rPr>
          <w:b/>
          <w:sz w:val="24"/>
          <w:szCs w:val="24"/>
        </w:rPr>
        <w:t>-</w:t>
      </w:r>
      <w:r w:rsidR="00046382">
        <w:rPr>
          <w:b/>
          <w:sz w:val="24"/>
          <w:szCs w:val="24"/>
        </w:rPr>
        <w:t xml:space="preserve"> </w:t>
      </w:r>
      <w:r w:rsidR="001730B6">
        <w:rPr>
          <w:sz w:val="24"/>
          <w:szCs w:val="24"/>
        </w:rPr>
        <w:t>ГОСТ 5915-70   «Гайки шестигранные класса точности B. Конструкция и размеры»;</w:t>
      </w:r>
    </w:p>
    <w:p w14:paraId="46702FFD" w14:textId="77777777" w:rsidR="00F612AC" w:rsidRPr="00697DC5" w:rsidRDefault="00AF5E71" w:rsidP="00AF5E71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697DC5">
        <w:rPr>
          <w:sz w:val="24"/>
          <w:szCs w:val="24"/>
        </w:rPr>
        <w:t xml:space="preserve">- </w:t>
      </w:r>
      <w:r w:rsidR="002B66A7" w:rsidRPr="00697DC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697DC5">
        <w:rPr>
          <w:sz w:val="24"/>
          <w:szCs w:val="24"/>
        </w:rPr>
        <w:t>.</w:t>
      </w:r>
    </w:p>
    <w:p w14:paraId="46702FFE" w14:textId="77777777" w:rsidR="00612811" w:rsidRPr="00697DC5" w:rsidRDefault="00860C29" w:rsidP="00860C29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697DC5">
        <w:rPr>
          <w:sz w:val="24"/>
          <w:szCs w:val="24"/>
        </w:rPr>
        <w:tab/>
        <w:t xml:space="preserve">2.4. </w:t>
      </w:r>
      <w:r w:rsidR="00612811" w:rsidRPr="00697DC5">
        <w:rPr>
          <w:sz w:val="24"/>
          <w:szCs w:val="24"/>
        </w:rPr>
        <w:t>Упаковка, транспортирование, условия и сроки хранения.</w:t>
      </w:r>
    </w:p>
    <w:p w14:paraId="46702FFF" w14:textId="77777777" w:rsidR="00716719" w:rsidRPr="00697DC5" w:rsidRDefault="006004FC" w:rsidP="00860C29">
      <w:pPr>
        <w:spacing w:line="276" w:lineRule="auto"/>
        <w:ind w:left="144" w:firstLine="709"/>
        <w:rPr>
          <w:sz w:val="24"/>
          <w:szCs w:val="24"/>
        </w:rPr>
      </w:pPr>
      <w:r w:rsidRPr="00697DC5">
        <w:rPr>
          <w:sz w:val="24"/>
          <w:szCs w:val="24"/>
        </w:rPr>
        <w:lastRenderedPageBreak/>
        <w:t>Упаковка,</w:t>
      </w:r>
      <w:r w:rsidR="00E5567C" w:rsidRPr="00697DC5">
        <w:rPr>
          <w:sz w:val="24"/>
          <w:szCs w:val="24"/>
        </w:rPr>
        <w:t xml:space="preserve"> маркировка, </w:t>
      </w:r>
      <w:r w:rsidR="002E6C8A" w:rsidRPr="00697DC5">
        <w:rPr>
          <w:sz w:val="24"/>
          <w:szCs w:val="24"/>
        </w:rPr>
        <w:t>транспортирование</w:t>
      </w:r>
      <w:r w:rsidRPr="00697DC5">
        <w:rPr>
          <w:sz w:val="24"/>
          <w:szCs w:val="24"/>
        </w:rPr>
        <w:t>,</w:t>
      </w:r>
      <w:r w:rsidR="002E6C8A" w:rsidRPr="00697DC5"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 xml:space="preserve">условия и сроки хранения </w:t>
      </w:r>
      <w:r w:rsidR="00BD2843" w:rsidRPr="00697DC5">
        <w:rPr>
          <w:sz w:val="24"/>
          <w:szCs w:val="24"/>
        </w:rPr>
        <w:t>метизов</w:t>
      </w:r>
      <w:r w:rsidR="00EC05CC" w:rsidRPr="00697DC5">
        <w:rPr>
          <w:sz w:val="24"/>
          <w:szCs w:val="24"/>
        </w:rPr>
        <w:t xml:space="preserve"> </w:t>
      </w:r>
      <w:r w:rsidR="002E6C8A" w:rsidRPr="00697DC5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BD2843" w:rsidRPr="00697DC5">
        <w:rPr>
          <w:sz w:val="24"/>
          <w:szCs w:val="24"/>
        </w:rPr>
        <w:t>метизов</w:t>
      </w:r>
      <w:r w:rsidRPr="00697DC5">
        <w:rPr>
          <w:sz w:val="24"/>
          <w:szCs w:val="24"/>
        </w:rPr>
        <w:t>,</w:t>
      </w:r>
      <w:r w:rsidR="00767806" w:rsidRPr="00697DC5">
        <w:rPr>
          <w:sz w:val="24"/>
          <w:szCs w:val="24"/>
        </w:rPr>
        <w:t xml:space="preserve"> </w:t>
      </w:r>
      <w:r w:rsidR="00612811" w:rsidRPr="00697DC5">
        <w:rPr>
          <w:sz w:val="24"/>
          <w:szCs w:val="24"/>
        </w:rPr>
        <w:t>ГОСТ 14192</w:t>
      </w:r>
      <w:r w:rsidR="002E6C8A" w:rsidRPr="00697DC5">
        <w:rPr>
          <w:sz w:val="24"/>
          <w:szCs w:val="24"/>
        </w:rPr>
        <w:t xml:space="preserve"> </w:t>
      </w:r>
      <w:r w:rsidR="00C4476E" w:rsidRPr="00697DC5">
        <w:rPr>
          <w:sz w:val="24"/>
          <w:szCs w:val="24"/>
        </w:rPr>
        <w:t>–</w:t>
      </w:r>
      <w:r w:rsidR="002E6C8A" w:rsidRPr="00697DC5">
        <w:rPr>
          <w:sz w:val="24"/>
          <w:szCs w:val="24"/>
        </w:rPr>
        <w:t xml:space="preserve"> 96</w:t>
      </w:r>
      <w:r w:rsidR="00C4476E" w:rsidRPr="00697DC5">
        <w:rPr>
          <w:sz w:val="24"/>
          <w:szCs w:val="24"/>
        </w:rPr>
        <w:t xml:space="preserve">, </w:t>
      </w:r>
      <w:r w:rsidR="007D1AD9" w:rsidRPr="00697DC5">
        <w:rPr>
          <w:sz w:val="24"/>
          <w:szCs w:val="24"/>
        </w:rPr>
        <w:t xml:space="preserve">ГОСТ </w:t>
      </w:r>
      <w:r w:rsidR="00860C29" w:rsidRPr="00697DC5">
        <w:rPr>
          <w:sz w:val="24"/>
          <w:szCs w:val="24"/>
        </w:rPr>
        <w:t>перечисленных в п.2</w:t>
      </w:r>
      <w:r w:rsidR="00AA7E8E" w:rsidRPr="00697DC5">
        <w:rPr>
          <w:sz w:val="24"/>
          <w:szCs w:val="24"/>
        </w:rPr>
        <w:t>.</w:t>
      </w:r>
      <w:r w:rsidR="004C73DF" w:rsidRPr="00697DC5">
        <w:rPr>
          <w:sz w:val="24"/>
          <w:szCs w:val="24"/>
        </w:rPr>
        <w:t>3</w:t>
      </w:r>
      <w:r w:rsidR="00AA7E8E" w:rsidRPr="00697DC5">
        <w:rPr>
          <w:sz w:val="24"/>
          <w:szCs w:val="24"/>
        </w:rPr>
        <w:t xml:space="preserve"> данного ТЗ</w:t>
      </w:r>
      <w:r w:rsidR="007D1AD9" w:rsidRPr="00697DC5">
        <w:rPr>
          <w:sz w:val="24"/>
          <w:szCs w:val="24"/>
        </w:rPr>
        <w:t xml:space="preserve"> </w:t>
      </w:r>
      <w:r w:rsidR="002E6C8A" w:rsidRPr="00697DC5">
        <w:rPr>
          <w:sz w:val="24"/>
          <w:szCs w:val="24"/>
        </w:rPr>
        <w:t>или соответствующих МЭК</w:t>
      </w:r>
      <w:r w:rsidR="00612811" w:rsidRPr="00697DC5">
        <w:rPr>
          <w:sz w:val="24"/>
          <w:szCs w:val="24"/>
        </w:rPr>
        <w:t xml:space="preserve">. </w:t>
      </w:r>
      <w:r w:rsidR="003A2F10" w:rsidRPr="00697DC5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697DC5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697DC5">
        <w:rPr>
          <w:sz w:val="24"/>
          <w:szCs w:val="24"/>
        </w:rPr>
        <w:t>продукции</w:t>
      </w:r>
      <w:r w:rsidR="00612811" w:rsidRPr="00697DC5">
        <w:rPr>
          <w:sz w:val="24"/>
          <w:szCs w:val="24"/>
        </w:rPr>
        <w:t>.</w:t>
      </w:r>
    </w:p>
    <w:p w14:paraId="46703000" w14:textId="77777777" w:rsidR="00ED644C" w:rsidRPr="00697DC5" w:rsidRDefault="00384D9C" w:rsidP="00860C29">
      <w:pPr>
        <w:spacing w:line="276" w:lineRule="auto"/>
        <w:ind w:left="144" w:firstLine="709"/>
        <w:rPr>
          <w:sz w:val="24"/>
          <w:szCs w:val="24"/>
        </w:rPr>
      </w:pPr>
      <w:r w:rsidRPr="00697DC5">
        <w:rPr>
          <w:sz w:val="24"/>
          <w:szCs w:val="24"/>
        </w:rPr>
        <w:t>Правила приемки</w:t>
      </w:r>
      <w:r w:rsidR="00C4476E" w:rsidRPr="00697DC5">
        <w:rPr>
          <w:sz w:val="24"/>
          <w:szCs w:val="24"/>
        </w:rPr>
        <w:t xml:space="preserve"> </w:t>
      </w:r>
      <w:r w:rsidR="00BD2843" w:rsidRPr="00697DC5">
        <w:rPr>
          <w:sz w:val="24"/>
          <w:szCs w:val="24"/>
        </w:rPr>
        <w:t>метизов</w:t>
      </w:r>
      <w:r w:rsidRPr="00697DC5">
        <w:rPr>
          <w:sz w:val="24"/>
          <w:szCs w:val="24"/>
        </w:rPr>
        <w:t xml:space="preserve"> должны соответствовать требованиям </w:t>
      </w:r>
      <w:r w:rsidR="005E4351" w:rsidRPr="00697DC5">
        <w:rPr>
          <w:sz w:val="24"/>
          <w:szCs w:val="24"/>
        </w:rPr>
        <w:t>ГОСТ перечисленны</w:t>
      </w:r>
      <w:r w:rsidR="00F85126" w:rsidRPr="00697DC5">
        <w:rPr>
          <w:sz w:val="24"/>
          <w:szCs w:val="24"/>
        </w:rPr>
        <w:t>м</w:t>
      </w:r>
      <w:r w:rsidR="005E4351" w:rsidRPr="00697DC5">
        <w:rPr>
          <w:sz w:val="24"/>
          <w:szCs w:val="24"/>
        </w:rPr>
        <w:t xml:space="preserve"> в п.</w:t>
      </w:r>
      <w:r w:rsidR="00860C29" w:rsidRPr="00697DC5">
        <w:rPr>
          <w:sz w:val="24"/>
          <w:szCs w:val="24"/>
        </w:rPr>
        <w:t>2.</w:t>
      </w:r>
      <w:r w:rsidR="000E7AB1" w:rsidRPr="00697DC5">
        <w:rPr>
          <w:sz w:val="24"/>
          <w:szCs w:val="24"/>
        </w:rPr>
        <w:t>3</w:t>
      </w:r>
      <w:r w:rsidR="005E4351" w:rsidRPr="00697DC5">
        <w:rPr>
          <w:sz w:val="24"/>
          <w:szCs w:val="24"/>
        </w:rPr>
        <w:t xml:space="preserve"> данного ТЗ</w:t>
      </w:r>
      <w:r w:rsidR="00D37612" w:rsidRPr="00697DC5">
        <w:rPr>
          <w:sz w:val="24"/>
          <w:szCs w:val="24"/>
        </w:rPr>
        <w:t>.</w:t>
      </w:r>
    </w:p>
    <w:p w14:paraId="46703001" w14:textId="77777777" w:rsidR="00DE0EA0" w:rsidRPr="00697DC5" w:rsidRDefault="002B66A7" w:rsidP="00860C29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 w:rsidRPr="00697DC5">
        <w:rPr>
          <w:szCs w:val="24"/>
        </w:rPr>
        <w:t>Способ у</w:t>
      </w:r>
      <w:r w:rsidR="00497866" w:rsidRPr="00697DC5">
        <w:rPr>
          <w:szCs w:val="24"/>
        </w:rPr>
        <w:t>кладк</w:t>
      </w:r>
      <w:r w:rsidRPr="00697DC5">
        <w:rPr>
          <w:szCs w:val="24"/>
        </w:rPr>
        <w:t>и</w:t>
      </w:r>
      <w:r w:rsidR="00497866" w:rsidRPr="00697DC5">
        <w:rPr>
          <w:szCs w:val="24"/>
        </w:rPr>
        <w:t xml:space="preserve"> и транспортировк</w:t>
      </w:r>
      <w:r w:rsidRPr="00697DC5">
        <w:rPr>
          <w:szCs w:val="24"/>
        </w:rPr>
        <w:t>и</w:t>
      </w:r>
      <w:r w:rsidR="00497866" w:rsidRPr="00697DC5">
        <w:rPr>
          <w:szCs w:val="24"/>
        </w:rPr>
        <w:t xml:space="preserve"> </w:t>
      </w:r>
      <w:r w:rsidR="00BD2843" w:rsidRPr="00697DC5">
        <w:rPr>
          <w:szCs w:val="24"/>
        </w:rPr>
        <w:t>метизов</w:t>
      </w:r>
      <w:r w:rsidR="00497866" w:rsidRPr="00697DC5">
        <w:rPr>
          <w:szCs w:val="24"/>
        </w:rPr>
        <w:t xml:space="preserve"> долж</w:t>
      </w:r>
      <w:r w:rsidRPr="00697DC5">
        <w:rPr>
          <w:szCs w:val="24"/>
        </w:rPr>
        <w:t>е</w:t>
      </w:r>
      <w:r w:rsidR="00497866" w:rsidRPr="00697DC5">
        <w:rPr>
          <w:szCs w:val="24"/>
        </w:rPr>
        <w:t xml:space="preserve">н предотвратить </w:t>
      </w:r>
      <w:r w:rsidR="00EC05CC" w:rsidRPr="00697DC5">
        <w:rPr>
          <w:szCs w:val="24"/>
        </w:rPr>
        <w:t>их</w:t>
      </w:r>
      <w:r w:rsidR="00497866" w:rsidRPr="00697DC5">
        <w:rPr>
          <w:szCs w:val="24"/>
        </w:rPr>
        <w:t xml:space="preserve"> повреждение или порчу во время перевозки</w:t>
      </w:r>
      <w:r w:rsidRPr="00697DC5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697DC5">
        <w:rPr>
          <w:szCs w:val="24"/>
        </w:rPr>
        <w:t>.</w:t>
      </w:r>
    </w:p>
    <w:p w14:paraId="46703002" w14:textId="77777777" w:rsidR="00CC3003" w:rsidRPr="00697DC5" w:rsidRDefault="00CC3003" w:rsidP="00860C29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 w:rsidRPr="00697DC5">
        <w:rPr>
          <w:szCs w:val="24"/>
        </w:rPr>
        <w:t xml:space="preserve">Упаковка </w:t>
      </w:r>
      <w:r w:rsidR="00BD2843" w:rsidRPr="00697DC5">
        <w:rPr>
          <w:szCs w:val="24"/>
        </w:rPr>
        <w:t>метизов</w:t>
      </w:r>
      <w:r w:rsidRPr="00697DC5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BD2843" w:rsidRPr="00697DC5">
        <w:rPr>
          <w:szCs w:val="24"/>
        </w:rPr>
        <w:t>метизов</w:t>
      </w:r>
      <w:r w:rsidRPr="00697DC5">
        <w:rPr>
          <w:szCs w:val="24"/>
        </w:rPr>
        <w:t>.</w:t>
      </w:r>
    </w:p>
    <w:p w14:paraId="46703003" w14:textId="77777777" w:rsidR="0024201B" w:rsidRPr="00697DC5" w:rsidRDefault="00860C29" w:rsidP="00860C29">
      <w:pPr>
        <w:pStyle w:val="BodyText21"/>
        <w:tabs>
          <w:tab w:val="left" w:pos="0"/>
          <w:tab w:val="left" w:pos="1134"/>
        </w:tabs>
        <w:spacing w:line="276" w:lineRule="auto"/>
        <w:ind w:left="144" w:firstLine="0"/>
        <w:rPr>
          <w:szCs w:val="24"/>
        </w:rPr>
      </w:pPr>
      <w:r w:rsidRPr="00697DC5">
        <w:rPr>
          <w:szCs w:val="24"/>
        </w:rPr>
        <w:tab/>
        <w:t xml:space="preserve">2.5. </w:t>
      </w:r>
      <w:r w:rsidR="0024201B" w:rsidRPr="00697DC5">
        <w:rPr>
          <w:szCs w:val="24"/>
        </w:rPr>
        <w:t xml:space="preserve">Каждая партия </w:t>
      </w:r>
      <w:r w:rsidR="00BD2843" w:rsidRPr="00697DC5">
        <w:rPr>
          <w:szCs w:val="24"/>
        </w:rPr>
        <w:t>метизов</w:t>
      </w:r>
      <w:r w:rsidR="0024201B" w:rsidRPr="00697DC5">
        <w:rPr>
          <w:szCs w:val="24"/>
        </w:rPr>
        <w:t xml:space="preserve"> должна подвергаться приемо-сдаточным испытаниям </w:t>
      </w:r>
      <w:r w:rsidR="00C07D2C" w:rsidRPr="00697DC5">
        <w:rPr>
          <w:szCs w:val="24"/>
        </w:rPr>
        <w:t xml:space="preserve">в соответствие с </w:t>
      </w:r>
      <w:r w:rsidR="001666F9" w:rsidRPr="00697DC5">
        <w:rPr>
          <w:szCs w:val="24"/>
        </w:rPr>
        <w:t>ГОСТ перечисленных в п.</w:t>
      </w:r>
      <w:r w:rsidRPr="00697DC5">
        <w:rPr>
          <w:szCs w:val="24"/>
        </w:rPr>
        <w:t>2</w:t>
      </w:r>
      <w:r w:rsidR="001666F9" w:rsidRPr="00697DC5">
        <w:rPr>
          <w:szCs w:val="24"/>
        </w:rPr>
        <w:t>.</w:t>
      </w:r>
      <w:r w:rsidR="000E7AB1" w:rsidRPr="00697DC5">
        <w:rPr>
          <w:szCs w:val="24"/>
        </w:rPr>
        <w:t>3</w:t>
      </w:r>
      <w:r w:rsidR="001666F9" w:rsidRPr="00697DC5">
        <w:rPr>
          <w:szCs w:val="24"/>
        </w:rPr>
        <w:t xml:space="preserve"> данного ТЗ</w:t>
      </w:r>
      <w:r w:rsidR="00DE0EA0" w:rsidRPr="00697DC5">
        <w:rPr>
          <w:szCs w:val="24"/>
        </w:rPr>
        <w:t>.</w:t>
      </w:r>
    </w:p>
    <w:p w14:paraId="46703004" w14:textId="77777777" w:rsidR="00AC31A0" w:rsidRPr="00697DC5" w:rsidRDefault="00860C29" w:rsidP="00860C29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 w:rsidRPr="00697DC5">
        <w:rPr>
          <w:szCs w:val="24"/>
        </w:rPr>
        <w:tab/>
        <w:t xml:space="preserve">2.6. </w:t>
      </w:r>
      <w:r w:rsidR="00AC31A0" w:rsidRPr="00697DC5">
        <w:rPr>
          <w:szCs w:val="24"/>
        </w:rPr>
        <w:t xml:space="preserve"> </w:t>
      </w:r>
      <w:r w:rsidR="002B66A7" w:rsidRPr="00697DC5">
        <w:rPr>
          <w:szCs w:val="24"/>
        </w:rPr>
        <w:t>Срок изготовления метизов должен быть не более полугода от момента поставки.</w:t>
      </w:r>
    </w:p>
    <w:p w14:paraId="46703005" w14:textId="77777777" w:rsidR="00872C86" w:rsidRPr="00697DC5" w:rsidRDefault="00872C86" w:rsidP="00612811">
      <w:pPr>
        <w:spacing w:line="276" w:lineRule="auto"/>
        <w:rPr>
          <w:sz w:val="24"/>
          <w:szCs w:val="24"/>
        </w:rPr>
      </w:pPr>
    </w:p>
    <w:p w14:paraId="46703006" w14:textId="77777777" w:rsidR="00612811" w:rsidRPr="00697DC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7DC5">
        <w:rPr>
          <w:b/>
          <w:bCs/>
          <w:sz w:val="26"/>
          <w:szCs w:val="26"/>
        </w:rPr>
        <w:t>Гарантийные обязательства.</w:t>
      </w:r>
    </w:p>
    <w:p w14:paraId="46703007" w14:textId="77777777" w:rsidR="004F4E9E" w:rsidRPr="00697DC5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>Гарантия на поставляем</w:t>
      </w:r>
      <w:r w:rsidR="00905644" w:rsidRPr="00697DC5">
        <w:rPr>
          <w:sz w:val="24"/>
          <w:szCs w:val="24"/>
        </w:rPr>
        <w:t>ые</w:t>
      </w:r>
      <w:r w:rsidRPr="00697DC5">
        <w:rPr>
          <w:sz w:val="24"/>
          <w:szCs w:val="24"/>
        </w:rPr>
        <w:t xml:space="preserve"> </w:t>
      </w:r>
      <w:r w:rsidR="00BD2843" w:rsidRPr="00697DC5">
        <w:rPr>
          <w:sz w:val="24"/>
          <w:szCs w:val="24"/>
        </w:rPr>
        <w:t>метизы</w:t>
      </w:r>
      <w:r w:rsidR="009465AC" w:rsidRPr="00697DC5"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 xml:space="preserve">должна распространяться не менее чем на </w:t>
      </w:r>
      <w:r w:rsidR="00077096" w:rsidRPr="00697DC5">
        <w:rPr>
          <w:sz w:val="24"/>
          <w:szCs w:val="24"/>
        </w:rPr>
        <w:t>12</w:t>
      </w:r>
      <w:r w:rsidRPr="00697DC5">
        <w:rPr>
          <w:sz w:val="24"/>
          <w:szCs w:val="24"/>
        </w:rPr>
        <w:t xml:space="preserve"> месяц</w:t>
      </w:r>
      <w:r w:rsidR="00354A6F" w:rsidRPr="00697DC5">
        <w:rPr>
          <w:sz w:val="24"/>
          <w:szCs w:val="24"/>
        </w:rPr>
        <w:t>ев</w:t>
      </w:r>
      <w:r w:rsidRPr="00697DC5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697DC5">
        <w:rPr>
          <w:sz w:val="24"/>
          <w:szCs w:val="24"/>
        </w:rPr>
        <w:t>их</w:t>
      </w:r>
      <w:r w:rsidR="009465AC" w:rsidRPr="00697DC5">
        <w:rPr>
          <w:sz w:val="24"/>
          <w:szCs w:val="24"/>
        </w:rPr>
        <w:t xml:space="preserve"> </w:t>
      </w:r>
      <w:r w:rsidR="00292425" w:rsidRPr="00697DC5">
        <w:rPr>
          <w:sz w:val="24"/>
          <w:szCs w:val="24"/>
        </w:rPr>
        <w:t>поставки</w:t>
      </w:r>
      <w:r w:rsidRPr="00697DC5">
        <w:rPr>
          <w:sz w:val="24"/>
          <w:szCs w:val="24"/>
        </w:rPr>
        <w:t xml:space="preserve">. Поставщик должен за свой счет  и  сроки, согласованные с </w:t>
      </w:r>
      <w:r w:rsidR="005B67FF" w:rsidRPr="00697DC5">
        <w:rPr>
          <w:sz w:val="24"/>
          <w:szCs w:val="24"/>
        </w:rPr>
        <w:t>Покупателем</w:t>
      </w:r>
      <w:r w:rsidR="00310587" w:rsidRPr="00697DC5">
        <w:rPr>
          <w:sz w:val="24"/>
          <w:szCs w:val="24"/>
        </w:rPr>
        <w:t>, устранять любые дефекты</w:t>
      </w:r>
      <w:r w:rsidRPr="00697DC5">
        <w:rPr>
          <w:sz w:val="24"/>
          <w:szCs w:val="24"/>
        </w:rPr>
        <w:t xml:space="preserve">, выявленные в период гарантийного срока. В случае выхода </w:t>
      </w:r>
      <w:r w:rsidR="00BD2843" w:rsidRPr="00697DC5">
        <w:rPr>
          <w:sz w:val="24"/>
          <w:szCs w:val="24"/>
        </w:rPr>
        <w:t>метизов</w:t>
      </w:r>
      <w:r w:rsidR="00310587" w:rsidRPr="00697DC5"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>из строя</w:t>
      </w:r>
      <w:r w:rsidR="00310587" w:rsidRPr="00697DC5">
        <w:rPr>
          <w:sz w:val="24"/>
          <w:szCs w:val="24"/>
        </w:rPr>
        <w:t>, П</w:t>
      </w:r>
      <w:r w:rsidRPr="00697DC5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697DC5">
        <w:rPr>
          <w:sz w:val="24"/>
          <w:szCs w:val="24"/>
        </w:rPr>
        <w:t>5 календарных</w:t>
      </w:r>
      <w:r w:rsidRPr="00697DC5">
        <w:rPr>
          <w:sz w:val="24"/>
          <w:szCs w:val="24"/>
        </w:rPr>
        <w:t xml:space="preserve"> дней со дня получения письменного извещения </w:t>
      </w:r>
      <w:r w:rsidR="005B67FF" w:rsidRPr="00697DC5">
        <w:rPr>
          <w:sz w:val="24"/>
          <w:szCs w:val="24"/>
        </w:rPr>
        <w:t>Покупателя</w:t>
      </w:r>
      <w:r w:rsidRPr="00697DC5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6703008" w14:textId="77777777" w:rsidR="00590397" w:rsidRPr="00697DC5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703009" w14:textId="77777777" w:rsidR="00612811" w:rsidRPr="00697DC5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97DC5">
        <w:rPr>
          <w:b/>
          <w:bCs/>
          <w:sz w:val="26"/>
          <w:szCs w:val="26"/>
        </w:rPr>
        <w:t xml:space="preserve">Требования к надежности и </w:t>
      </w:r>
      <w:r w:rsidR="00612811" w:rsidRPr="00697DC5">
        <w:rPr>
          <w:b/>
          <w:bCs/>
          <w:sz w:val="26"/>
          <w:szCs w:val="26"/>
        </w:rPr>
        <w:t xml:space="preserve">живучести </w:t>
      </w:r>
      <w:r w:rsidR="000D4FD2" w:rsidRPr="00697DC5">
        <w:rPr>
          <w:b/>
          <w:bCs/>
          <w:sz w:val="26"/>
          <w:szCs w:val="26"/>
        </w:rPr>
        <w:t>продукции</w:t>
      </w:r>
      <w:r w:rsidR="00612811" w:rsidRPr="00697DC5">
        <w:rPr>
          <w:b/>
          <w:bCs/>
          <w:sz w:val="26"/>
          <w:szCs w:val="26"/>
        </w:rPr>
        <w:t>.</w:t>
      </w:r>
    </w:p>
    <w:p w14:paraId="4670300A" w14:textId="77777777" w:rsidR="00612811" w:rsidRPr="00697DC5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>Метизы</w:t>
      </w:r>
      <w:r w:rsidR="00DD2421" w:rsidRPr="00697DC5">
        <w:rPr>
          <w:sz w:val="24"/>
          <w:szCs w:val="24"/>
        </w:rPr>
        <w:t xml:space="preserve"> должн</w:t>
      </w:r>
      <w:r w:rsidR="00DC7781" w:rsidRPr="00697DC5">
        <w:rPr>
          <w:sz w:val="24"/>
          <w:szCs w:val="24"/>
        </w:rPr>
        <w:t>ы</w:t>
      </w:r>
      <w:r w:rsidR="00DD2421" w:rsidRPr="00697DC5">
        <w:rPr>
          <w:sz w:val="24"/>
          <w:szCs w:val="24"/>
        </w:rPr>
        <w:t xml:space="preserve"> обеспечивать эксплуатационные показатели </w:t>
      </w:r>
      <w:r w:rsidR="00612811" w:rsidRPr="00697DC5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697DC5">
        <w:rPr>
          <w:sz w:val="24"/>
          <w:szCs w:val="24"/>
        </w:rPr>
        <w:t>30</w:t>
      </w:r>
      <w:r w:rsidR="00866AD0" w:rsidRPr="00697DC5">
        <w:rPr>
          <w:sz w:val="24"/>
          <w:szCs w:val="24"/>
        </w:rPr>
        <w:t xml:space="preserve"> лет</w:t>
      </w:r>
      <w:r w:rsidR="00612811" w:rsidRPr="00697DC5">
        <w:rPr>
          <w:sz w:val="24"/>
          <w:szCs w:val="24"/>
        </w:rPr>
        <w:t>.</w:t>
      </w:r>
    </w:p>
    <w:p w14:paraId="4670300B" w14:textId="77777777" w:rsidR="004F4E9E" w:rsidRPr="00697DC5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70300C" w14:textId="77777777" w:rsidR="00612811" w:rsidRPr="00697DC5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7DC5">
        <w:rPr>
          <w:b/>
          <w:bCs/>
          <w:sz w:val="26"/>
          <w:szCs w:val="26"/>
        </w:rPr>
        <w:t>Маркировка, с</w:t>
      </w:r>
      <w:r w:rsidR="00612811" w:rsidRPr="00697DC5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670300D" w14:textId="77777777" w:rsidR="002B66A7" w:rsidRPr="00697DC5" w:rsidRDefault="002B66A7" w:rsidP="002B66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7DC5">
        <w:rPr>
          <w:szCs w:val="24"/>
        </w:rPr>
        <w:t xml:space="preserve">В комплект поставки метизов должны входить документы: </w:t>
      </w:r>
    </w:p>
    <w:p w14:paraId="4670300E" w14:textId="77777777" w:rsidR="002B66A7" w:rsidRPr="00697DC5" w:rsidRDefault="002B66A7" w:rsidP="002B66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7DC5">
        <w:rPr>
          <w:szCs w:val="24"/>
        </w:rPr>
        <w:t>- паспорт по нормативной документации, утвержденной в установленном порядке;</w:t>
      </w:r>
    </w:p>
    <w:p w14:paraId="4670300F" w14:textId="77777777" w:rsidR="002B66A7" w:rsidRPr="00697DC5" w:rsidRDefault="002B66A7" w:rsidP="002B66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7DC5"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14:paraId="46703010" w14:textId="77777777" w:rsidR="005A2527" w:rsidRPr="00697DC5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 xml:space="preserve">Маркировка </w:t>
      </w:r>
      <w:r w:rsidR="007F4188" w:rsidRPr="00697DC5">
        <w:rPr>
          <w:sz w:val="24"/>
          <w:szCs w:val="24"/>
        </w:rPr>
        <w:t>метизов</w:t>
      </w:r>
      <w:r w:rsidRPr="00697DC5">
        <w:rPr>
          <w:sz w:val="24"/>
          <w:szCs w:val="24"/>
        </w:rPr>
        <w:t xml:space="preserve"> </w:t>
      </w:r>
      <w:r w:rsidR="00BC5975" w:rsidRPr="00697DC5">
        <w:rPr>
          <w:sz w:val="24"/>
          <w:szCs w:val="24"/>
        </w:rPr>
        <w:t xml:space="preserve">должна соответствовать требованиям </w:t>
      </w:r>
      <w:r w:rsidR="00EE30A8" w:rsidRPr="00697DC5">
        <w:rPr>
          <w:sz w:val="24"/>
          <w:szCs w:val="24"/>
        </w:rPr>
        <w:t xml:space="preserve">ГОСТ </w:t>
      </w:r>
      <w:r w:rsidR="00860C29" w:rsidRPr="00697DC5">
        <w:rPr>
          <w:sz w:val="24"/>
          <w:szCs w:val="24"/>
        </w:rPr>
        <w:t>перечисленных в п.2</w:t>
      </w:r>
      <w:r w:rsidR="00A45384" w:rsidRPr="00697DC5">
        <w:rPr>
          <w:sz w:val="24"/>
          <w:szCs w:val="24"/>
        </w:rPr>
        <w:t>.</w:t>
      </w:r>
      <w:r w:rsidR="004C73DF" w:rsidRPr="00697DC5">
        <w:rPr>
          <w:sz w:val="24"/>
          <w:szCs w:val="24"/>
        </w:rPr>
        <w:t>3</w:t>
      </w:r>
      <w:r w:rsidR="00A45384" w:rsidRPr="00697DC5">
        <w:rPr>
          <w:sz w:val="24"/>
          <w:szCs w:val="24"/>
        </w:rPr>
        <w:t xml:space="preserve"> данного ТЗ</w:t>
      </w:r>
      <w:r w:rsidR="00EE30A8" w:rsidRPr="00697DC5">
        <w:rPr>
          <w:sz w:val="24"/>
          <w:szCs w:val="24"/>
        </w:rPr>
        <w:t xml:space="preserve"> </w:t>
      </w:r>
      <w:r w:rsidR="00267155" w:rsidRPr="00697DC5">
        <w:rPr>
          <w:sz w:val="24"/>
          <w:szCs w:val="24"/>
        </w:rPr>
        <w:t>(для конкретного типа номенклатуры)</w:t>
      </w:r>
      <w:r w:rsidR="00E226B0" w:rsidRPr="00697DC5">
        <w:rPr>
          <w:sz w:val="24"/>
          <w:szCs w:val="24"/>
        </w:rPr>
        <w:t>.</w:t>
      </w:r>
      <w:r w:rsidR="00897389" w:rsidRPr="00697DC5">
        <w:rPr>
          <w:sz w:val="24"/>
          <w:szCs w:val="24"/>
        </w:rPr>
        <w:t xml:space="preserve"> Маркировка </w:t>
      </w:r>
      <w:r w:rsidR="007F4188" w:rsidRPr="00697DC5">
        <w:rPr>
          <w:sz w:val="24"/>
          <w:szCs w:val="24"/>
        </w:rPr>
        <w:t>метизов</w:t>
      </w:r>
      <w:r w:rsidR="00897389" w:rsidRPr="00697DC5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697DC5">
        <w:rPr>
          <w:sz w:val="24"/>
          <w:szCs w:val="24"/>
        </w:rPr>
        <w:t>а</w:t>
      </w:r>
      <w:r w:rsidR="00897389" w:rsidRPr="00697DC5">
        <w:rPr>
          <w:sz w:val="24"/>
          <w:szCs w:val="24"/>
        </w:rPr>
        <w:t xml:space="preserve"> </w:t>
      </w:r>
      <w:r w:rsidR="007F4188" w:rsidRPr="00697DC5">
        <w:rPr>
          <w:sz w:val="24"/>
          <w:szCs w:val="24"/>
        </w:rPr>
        <w:t>метизы</w:t>
      </w:r>
      <w:r w:rsidR="00897389" w:rsidRPr="00697DC5">
        <w:rPr>
          <w:sz w:val="24"/>
          <w:szCs w:val="24"/>
        </w:rPr>
        <w:t xml:space="preserve"> конкретных типов.</w:t>
      </w:r>
    </w:p>
    <w:p w14:paraId="46703011" w14:textId="77777777" w:rsidR="004F4E9E" w:rsidRPr="00697DC5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 xml:space="preserve">По всем видам </w:t>
      </w:r>
      <w:r w:rsidR="007F4188" w:rsidRPr="00697DC5">
        <w:rPr>
          <w:sz w:val="24"/>
          <w:szCs w:val="24"/>
        </w:rPr>
        <w:t>метизов</w:t>
      </w:r>
      <w:r w:rsidRPr="00697DC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697DC5">
        <w:rPr>
          <w:sz w:val="24"/>
          <w:szCs w:val="24"/>
        </w:rPr>
        <w:t>-2006</w:t>
      </w:r>
      <w:r w:rsidRPr="00697DC5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697DC5">
        <w:rPr>
          <w:sz w:val="24"/>
          <w:szCs w:val="24"/>
        </w:rPr>
        <w:t>ых</w:t>
      </w:r>
      <w:r w:rsidRPr="00697DC5">
        <w:rPr>
          <w:sz w:val="24"/>
          <w:szCs w:val="24"/>
        </w:rPr>
        <w:t xml:space="preserve"> </w:t>
      </w:r>
      <w:r w:rsidR="007F4188" w:rsidRPr="00697DC5">
        <w:rPr>
          <w:sz w:val="24"/>
          <w:szCs w:val="24"/>
        </w:rPr>
        <w:t>метизов</w:t>
      </w:r>
      <w:r w:rsidRPr="00697DC5">
        <w:rPr>
          <w:sz w:val="24"/>
          <w:szCs w:val="24"/>
        </w:rPr>
        <w:t xml:space="preserve">. </w:t>
      </w:r>
    </w:p>
    <w:p w14:paraId="46703012" w14:textId="77777777" w:rsidR="009011C0" w:rsidRPr="00697DC5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46703013" w14:textId="77777777" w:rsidR="00612811" w:rsidRPr="00697DC5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97DC5">
        <w:rPr>
          <w:b/>
          <w:bCs/>
          <w:sz w:val="26"/>
          <w:szCs w:val="26"/>
        </w:rPr>
        <w:t xml:space="preserve">Правила приемки </w:t>
      </w:r>
      <w:r w:rsidR="000D4FD2" w:rsidRPr="00697DC5">
        <w:rPr>
          <w:b/>
          <w:bCs/>
          <w:sz w:val="26"/>
          <w:szCs w:val="26"/>
        </w:rPr>
        <w:t>продукции</w:t>
      </w:r>
      <w:r w:rsidRPr="00697DC5">
        <w:rPr>
          <w:b/>
          <w:bCs/>
          <w:sz w:val="26"/>
          <w:szCs w:val="26"/>
        </w:rPr>
        <w:t>.</w:t>
      </w:r>
    </w:p>
    <w:p w14:paraId="46703014" w14:textId="77777777" w:rsidR="00612811" w:rsidRPr="00697DC5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7DC5">
        <w:rPr>
          <w:szCs w:val="24"/>
        </w:rPr>
        <w:t xml:space="preserve">Каждая партия </w:t>
      </w:r>
      <w:r w:rsidR="007F4188" w:rsidRPr="00697DC5">
        <w:rPr>
          <w:szCs w:val="24"/>
        </w:rPr>
        <w:t>метизов</w:t>
      </w:r>
      <w:r w:rsidRPr="00697DC5">
        <w:rPr>
          <w:szCs w:val="24"/>
        </w:rPr>
        <w:t xml:space="preserve"> должна пройти</w:t>
      </w:r>
      <w:r w:rsidR="00612811" w:rsidRPr="00697DC5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697DC5">
        <w:rPr>
          <w:szCs w:val="24"/>
        </w:rPr>
        <w:t>их</w:t>
      </w:r>
      <w:r w:rsidR="00612811" w:rsidRPr="00697DC5">
        <w:rPr>
          <w:szCs w:val="24"/>
        </w:rPr>
        <w:t xml:space="preserve"> на склад.</w:t>
      </w:r>
    </w:p>
    <w:p w14:paraId="46703015" w14:textId="77777777" w:rsidR="00612811" w:rsidRPr="00697DC5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6703016" w14:textId="77777777" w:rsidR="00562D55" w:rsidRPr="00697DC5" w:rsidRDefault="00562D55" w:rsidP="00451C4D">
      <w:pPr>
        <w:rPr>
          <w:sz w:val="26"/>
          <w:szCs w:val="26"/>
        </w:rPr>
      </w:pPr>
    </w:p>
    <w:p w14:paraId="46703017" w14:textId="77777777" w:rsidR="006D1941" w:rsidRPr="00697DC5" w:rsidRDefault="006D1941" w:rsidP="00451C4D">
      <w:pPr>
        <w:rPr>
          <w:sz w:val="26"/>
          <w:szCs w:val="26"/>
        </w:rPr>
      </w:pPr>
    </w:p>
    <w:p w14:paraId="46703018" w14:textId="77777777" w:rsidR="00FD22CC" w:rsidRPr="00697DC5" w:rsidRDefault="00FD22CC" w:rsidP="00451C4D">
      <w:pPr>
        <w:rPr>
          <w:sz w:val="26"/>
          <w:szCs w:val="26"/>
        </w:rPr>
      </w:pPr>
    </w:p>
    <w:p w14:paraId="46703019" w14:textId="77777777" w:rsidR="001D6900" w:rsidRPr="00697DC5" w:rsidRDefault="001D6900" w:rsidP="00451C4D">
      <w:pPr>
        <w:rPr>
          <w:sz w:val="26"/>
          <w:szCs w:val="26"/>
        </w:rPr>
      </w:pPr>
    </w:p>
    <w:p w14:paraId="4670301A" w14:textId="77777777" w:rsidR="008F73A3" w:rsidRPr="00697DC5" w:rsidRDefault="008F73A3" w:rsidP="008F73A3">
      <w:pPr>
        <w:ind w:firstLine="0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670301B" w14:textId="77777777" w:rsidR="008F73A3" w:rsidRPr="00697DC5" w:rsidRDefault="008F73A3" w:rsidP="008F73A3">
      <w:pPr>
        <w:ind w:firstLine="0"/>
        <w:rPr>
          <w:sz w:val="22"/>
          <w:szCs w:val="22"/>
        </w:rPr>
      </w:pPr>
      <w:r w:rsidRPr="00697DC5">
        <w:rPr>
          <w:sz w:val="22"/>
          <w:szCs w:val="22"/>
        </w:rPr>
        <w:t xml:space="preserve">                                       должность                                                       подпись                </w:t>
      </w:r>
      <w:r w:rsidR="001D6900" w:rsidRPr="00697DC5">
        <w:rPr>
          <w:sz w:val="22"/>
          <w:szCs w:val="22"/>
        </w:rPr>
        <w:t xml:space="preserve">     </w:t>
      </w:r>
      <w:r w:rsidRPr="00697DC5">
        <w:rPr>
          <w:sz w:val="22"/>
          <w:szCs w:val="22"/>
        </w:rPr>
        <w:t xml:space="preserve">Фамилия И.О.         </w:t>
      </w:r>
    </w:p>
    <w:sectPr w:rsidR="008F73A3" w:rsidRPr="00697DC5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70301E" w14:textId="77777777" w:rsidR="00BE01C1" w:rsidRDefault="00BE01C1">
      <w:r>
        <w:separator/>
      </w:r>
    </w:p>
  </w:endnote>
  <w:endnote w:type="continuationSeparator" w:id="0">
    <w:p w14:paraId="4670301F" w14:textId="77777777" w:rsidR="00BE01C1" w:rsidRDefault="00BE0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70301C" w14:textId="77777777" w:rsidR="00BE01C1" w:rsidRDefault="00BE01C1">
      <w:r>
        <w:separator/>
      </w:r>
    </w:p>
  </w:footnote>
  <w:footnote w:type="continuationSeparator" w:id="0">
    <w:p w14:paraId="4670301D" w14:textId="77777777" w:rsidR="00BE01C1" w:rsidRDefault="00BE01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703020" w14:textId="77777777" w:rsidR="00AD7048" w:rsidRDefault="005A133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670302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0B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EA8"/>
    <w:rsid w:val="00045F0C"/>
    <w:rsid w:val="00046382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72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1E7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0B6"/>
    <w:rsid w:val="00173531"/>
    <w:rsid w:val="00175B84"/>
    <w:rsid w:val="00177C04"/>
    <w:rsid w:val="00177F01"/>
    <w:rsid w:val="001801AA"/>
    <w:rsid w:val="00181AD0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72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425"/>
    <w:rsid w:val="00292C67"/>
    <w:rsid w:val="00293E82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8FD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0E0B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45BC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3DDB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528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703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37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08A3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A79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B14"/>
    <w:rsid w:val="00BD2CC9"/>
    <w:rsid w:val="00BD634D"/>
    <w:rsid w:val="00BD705D"/>
    <w:rsid w:val="00BE01C1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0CDB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1D53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2432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183C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36D1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702F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C50CDB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C50CDB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DD607-D93D-4905-A2B3-2C62574DA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new3.dot</Template>
  <TotalTime>0</TotalTime>
  <Pages>3</Pages>
  <Words>905</Words>
  <Characters>5161</Characters>
  <Application>Microsoft Office Word</Application>
  <DocSecurity>4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2015-05-13T11:44:00Z</dcterms:created>
  <dcterms:modified xsi:type="dcterms:W3CDTF">2015-05-13T11:44:00Z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